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E7C88" w:rsidRDefault="005D1341" w:rsidP="005D1341">
      <w:pPr>
        <w:jc w:val="right"/>
        <w:rPr>
          <w:i/>
        </w:rPr>
      </w:pPr>
      <w:r>
        <w:rPr>
          <w:i/>
        </w:rPr>
        <w:t>PRILOGA 1</w:t>
      </w:r>
    </w:p>
    <w:p w:rsidR="005D1341" w:rsidRDefault="005D1341" w:rsidP="005D1341">
      <w:pPr>
        <w:jc w:val="both"/>
      </w:pPr>
      <w:r>
        <w:t>Zadeva št.:</w:t>
      </w:r>
    </w:p>
    <w:p w:rsidR="005D1341" w:rsidRPr="005D1341" w:rsidRDefault="005D1341" w:rsidP="005D1341">
      <w:pPr>
        <w:jc w:val="center"/>
        <w:rPr>
          <w:b/>
          <w:sz w:val="24"/>
          <w:szCs w:val="24"/>
        </w:rPr>
      </w:pPr>
      <w:r w:rsidRPr="005D1341">
        <w:rPr>
          <w:b/>
          <w:sz w:val="24"/>
          <w:szCs w:val="24"/>
        </w:rPr>
        <w:t>PONUDBA</w:t>
      </w:r>
    </w:p>
    <w:p w:rsidR="005D1341" w:rsidRDefault="005D1341" w:rsidP="005D1341">
      <w:pPr>
        <w:jc w:val="center"/>
        <w:rPr>
          <w:b/>
          <w:sz w:val="24"/>
          <w:szCs w:val="24"/>
        </w:rPr>
      </w:pPr>
      <w:r w:rsidRPr="005D1341">
        <w:rPr>
          <w:b/>
          <w:sz w:val="24"/>
          <w:szCs w:val="24"/>
        </w:rPr>
        <w:t xml:space="preserve">za nakup osebnega vozila </w:t>
      </w:r>
      <w:r w:rsidR="00680161">
        <w:rPr>
          <w:b/>
          <w:sz w:val="24"/>
          <w:szCs w:val="24"/>
        </w:rPr>
        <w:t>OPEL CORSA</w:t>
      </w:r>
      <w:r w:rsidRPr="005D1341">
        <w:rPr>
          <w:b/>
          <w:sz w:val="24"/>
          <w:szCs w:val="24"/>
        </w:rPr>
        <w:t xml:space="preserve"> / 1.</w:t>
      </w:r>
      <w:r w:rsidR="00680161">
        <w:rPr>
          <w:b/>
          <w:sz w:val="24"/>
          <w:szCs w:val="24"/>
        </w:rPr>
        <w:t>2</w:t>
      </w:r>
      <w:r w:rsidRPr="005D1341">
        <w:rPr>
          <w:b/>
          <w:sz w:val="24"/>
          <w:szCs w:val="24"/>
        </w:rPr>
        <w:t>, letnik 20</w:t>
      </w:r>
      <w:r w:rsidR="00680161">
        <w:rPr>
          <w:b/>
          <w:sz w:val="24"/>
          <w:szCs w:val="24"/>
        </w:rPr>
        <w:t>03</w:t>
      </w:r>
    </w:p>
    <w:p w:rsidR="005D1341" w:rsidRDefault="005D1341" w:rsidP="005D1341">
      <w:pPr>
        <w:jc w:val="center"/>
        <w:rPr>
          <w:b/>
          <w:sz w:val="24"/>
          <w:szCs w:val="24"/>
        </w:rPr>
      </w:pPr>
    </w:p>
    <w:tbl>
      <w:tblPr>
        <w:tblStyle w:val="Tabelamrea"/>
        <w:tblW w:w="0" w:type="auto"/>
        <w:jc w:val="center"/>
        <w:tblLook w:val="04A0" w:firstRow="1" w:lastRow="0" w:firstColumn="1" w:lastColumn="0" w:noHBand="0" w:noVBand="1"/>
      </w:tblPr>
      <w:tblGrid>
        <w:gridCol w:w="2830"/>
        <w:gridCol w:w="5664"/>
      </w:tblGrid>
      <w:tr w:rsidR="005D1341" w:rsidTr="005D1341">
        <w:trPr>
          <w:jc w:val="center"/>
        </w:trPr>
        <w:tc>
          <w:tcPr>
            <w:tcW w:w="2830" w:type="dxa"/>
            <w:vAlign w:val="center"/>
          </w:tcPr>
          <w:p w:rsidR="005D1341" w:rsidRDefault="005D1341" w:rsidP="005D1341">
            <w:pPr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Ponudnik:</w:t>
            </w:r>
          </w:p>
        </w:tc>
        <w:tc>
          <w:tcPr>
            <w:tcW w:w="5664" w:type="dxa"/>
            <w:vAlign w:val="center"/>
          </w:tcPr>
          <w:p w:rsidR="005D1341" w:rsidRDefault="005D1341" w:rsidP="005D1341">
            <w:pPr>
              <w:jc w:val="both"/>
              <w:rPr>
                <w:b/>
                <w:sz w:val="24"/>
                <w:szCs w:val="24"/>
              </w:rPr>
            </w:pPr>
          </w:p>
        </w:tc>
      </w:tr>
      <w:tr w:rsidR="005D1341" w:rsidTr="005D1341">
        <w:trPr>
          <w:jc w:val="center"/>
        </w:trPr>
        <w:tc>
          <w:tcPr>
            <w:tcW w:w="2830" w:type="dxa"/>
            <w:vAlign w:val="center"/>
          </w:tcPr>
          <w:p w:rsidR="005D1341" w:rsidRDefault="005D1341" w:rsidP="005D1341">
            <w:pPr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Naslov:</w:t>
            </w:r>
          </w:p>
        </w:tc>
        <w:tc>
          <w:tcPr>
            <w:tcW w:w="5664" w:type="dxa"/>
            <w:vAlign w:val="center"/>
          </w:tcPr>
          <w:p w:rsidR="005D1341" w:rsidRDefault="005D1341" w:rsidP="005D1341">
            <w:pPr>
              <w:jc w:val="both"/>
              <w:rPr>
                <w:b/>
                <w:sz w:val="24"/>
                <w:szCs w:val="24"/>
              </w:rPr>
            </w:pPr>
          </w:p>
        </w:tc>
      </w:tr>
      <w:tr w:rsidR="005D1341" w:rsidTr="005D1341">
        <w:trPr>
          <w:jc w:val="center"/>
        </w:trPr>
        <w:tc>
          <w:tcPr>
            <w:tcW w:w="2830" w:type="dxa"/>
            <w:vAlign w:val="center"/>
          </w:tcPr>
          <w:p w:rsidR="005D1341" w:rsidRDefault="005D1341" w:rsidP="005D1341">
            <w:pPr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Matična številka:</w:t>
            </w:r>
          </w:p>
        </w:tc>
        <w:tc>
          <w:tcPr>
            <w:tcW w:w="5664" w:type="dxa"/>
            <w:vAlign w:val="center"/>
          </w:tcPr>
          <w:p w:rsidR="005D1341" w:rsidRDefault="005D1341" w:rsidP="005D1341">
            <w:pPr>
              <w:jc w:val="both"/>
              <w:rPr>
                <w:b/>
                <w:sz w:val="24"/>
                <w:szCs w:val="24"/>
              </w:rPr>
            </w:pPr>
          </w:p>
        </w:tc>
      </w:tr>
      <w:tr w:rsidR="005D1341" w:rsidTr="005D1341">
        <w:trPr>
          <w:jc w:val="center"/>
        </w:trPr>
        <w:tc>
          <w:tcPr>
            <w:tcW w:w="2830" w:type="dxa"/>
            <w:vAlign w:val="center"/>
          </w:tcPr>
          <w:p w:rsidR="005D1341" w:rsidRDefault="005D1341" w:rsidP="005D1341">
            <w:pPr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ID za DDV oziroma davčna številka:</w:t>
            </w:r>
          </w:p>
        </w:tc>
        <w:tc>
          <w:tcPr>
            <w:tcW w:w="5664" w:type="dxa"/>
            <w:vAlign w:val="center"/>
          </w:tcPr>
          <w:p w:rsidR="005D1341" w:rsidRDefault="005D1341" w:rsidP="005D1341">
            <w:pPr>
              <w:jc w:val="both"/>
              <w:rPr>
                <w:b/>
                <w:sz w:val="24"/>
                <w:szCs w:val="24"/>
              </w:rPr>
            </w:pPr>
          </w:p>
        </w:tc>
      </w:tr>
      <w:tr w:rsidR="005D1341" w:rsidTr="005D1341">
        <w:trPr>
          <w:jc w:val="center"/>
        </w:trPr>
        <w:tc>
          <w:tcPr>
            <w:tcW w:w="2830" w:type="dxa"/>
            <w:vAlign w:val="center"/>
          </w:tcPr>
          <w:p w:rsidR="005D1341" w:rsidRDefault="005D1341" w:rsidP="005D1341">
            <w:pPr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Kontaktna oseba</w:t>
            </w:r>
          </w:p>
        </w:tc>
        <w:tc>
          <w:tcPr>
            <w:tcW w:w="5664" w:type="dxa"/>
            <w:vAlign w:val="center"/>
          </w:tcPr>
          <w:p w:rsidR="005D1341" w:rsidRDefault="005D1341" w:rsidP="005D1341">
            <w:pPr>
              <w:jc w:val="both"/>
              <w:rPr>
                <w:b/>
                <w:sz w:val="24"/>
                <w:szCs w:val="24"/>
              </w:rPr>
            </w:pPr>
          </w:p>
        </w:tc>
      </w:tr>
      <w:tr w:rsidR="005D1341" w:rsidTr="005D1341">
        <w:trPr>
          <w:jc w:val="center"/>
        </w:trPr>
        <w:tc>
          <w:tcPr>
            <w:tcW w:w="2830" w:type="dxa"/>
            <w:vAlign w:val="center"/>
          </w:tcPr>
          <w:p w:rsidR="005D1341" w:rsidRDefault="005D1341" w:rsidP="005D1341">
            <w:pPr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E-naslov kontaktne osebe:</w:t>
            </w:r>
          </w:p>
        </w:tc>
        <w:tc>
          <w:tcPr>
            <w:tcW w:w="5664" w:type="dxa"/>
            <w:vAlign w:val="center"/>
          </w:tcPr>
          <w:p w:rsidR="005D1341" w:rsidRDefault="005D1341" w:rsidP="005D1341">
            <w:pPr>
              <w:jc w:val="both"/>
              <w:rPr>
                <w:b/>
                <w:sz w:val="24"/>
                <w:szCs w:val="24"/>
              </w:rPr>
            </w:pPr>
          </w:p>
        </w:tc>
      </w:tr>
      <w:tr w:rsidR="005D1341" w:rsidTr="005D1341">
        <w:trPr>
          <w:jc w:val="center"/>
        </w:trPr>
        <w:tc>
          <w:tcPr>
            <w:tcW w:w="2830" w:type="dxa"/>
            <w:vAlign w:val="center"/>
          </w:tcPr>
          <w:p w:rsidR="005D1341" w:rsidRDefault="005D1341" w:rsidP="005D1341">
            <w:pPr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Telefon:</w:t>
            </w:r>
          </w:p>
        </w:tc>
        <w:tc>
          <w:tcPr>
            <w:tcW w:w="5664" w:type="dxa"/>
            <w:vAlign w:val="center"/>
          </w:tcPr>
          <w:p w:rsidR="005D1341" w:rsidRDefault="005D1341" w:rsidP="005D1341">
            <w:pPr>
              <w:jc w:val="both"/>
              <w:rPr>
                <w:b/>
                <w:sz w:val="24"/>
                <w:szCs w:val="24"/>
              </w:rPr>
            </w:pPr>
          </w:p>
        </w:tc>
      </w:tr>
    </w:tbl>
    <w:p w:rsidR="005D1341" w:rsidRDefault="005D1341" w:rsidP="005D1341">
      <w:pPr>
        <w:jc w:val="center"/>
        <w:rPr>
          <w:b/>
          <w:sz w:val="24"/>
          <w:szCs w:val="24"/>
        </w:rPr>
      </w:pPr>
    </w:p>
    <w:p w:rsidR="005D1341" w:rsidRDefault="005D1341" w:rsidP="005D1341">
      <w:pPr>
        <w:jc w:val="both"/>
        <w:rPr>
          <w:sz w:val="24"/>
          <w:szCs w:val="24"/>
        </w:rPr>
      </w:pPr>
      <w:r w:rsidRPr="005D1341">
        <w:rPr>
          <w:sz w:val="24"/>
          <w:szCs w:val="24"/>
        </w:rPr>
        <w:t>Pod kazensko in materialno odgovornostjo jamčim, da:</w:t>
      </w:r>
    </w:p>
    <w:p w:rsidR="005D1341" w:rsidRDefault="005D1341" w:rsidP="005D1341">
      <w:pPr>
        <w:pStyle w:val="Odstavekseznama"/>
        <w:numPr>
          <w:ilvl w:val="0"/>
          <w:numId w:val="18"/>
        </w:numPr>
        <w:jc w:val="both"/>
        <w:rPr>
          <w:sz w:val="24"/>
          <w:szCs w:val="24"/>
        </w:rPr>
      </w:pPr>
      <w:r>
        <w:rPr>
          <w:sz w:val="24"/>
          <w:szCs w:val="24"/>
        </w:rPr>
        <w:t>sem skrbno pregledal/a povabilo k oddaji ponudbe oziroma namero o sklenitvi neposredne pogodbe št. __</w:t>
      </w:r>
      <w:r w:rsidR="00096868">
        <w:rPr>
          <w:sz w:val="24"/>
          <w:szCs w:val="24"/>
        </w:rPr>
        <w:t>__________________</w:t>
      </w:r>
      <w:r>
        <w:rPr>
          <w:sz w:val="24"/>
          <w:szCs w:val="24"/>
        </w:rPr>
        <w:t>__ z dne __________,</w:t>
      </w:r>
    </w:p>
    <w:p w:rsidR="005D1341" w:rsidRDefault="005D1341" w:rsidP="005D1341">
      <w:pPr>
        <w:pStyle w:val="Odstavekseznama"/>
        <w:numPr>
          <w:ilvl w:val="0"/>
          <w:numId w:val="18"/>
        </w:numPr>
        <w:jc w:val="both"/>
        <w:rPr>
          <w:sz w:val="24"/>
          <w:szCs w:val="24"/>
        </w:rPr>
      </w:pPr>
      <w:r>
        <w:rPr>
          <w:sz w:val="24"/>
          <w:szCs w:val="24"/>
        </w:rPr>
        <w:t>sem seznanjen/a, da se bo pogodba sklenila po načelu »videno-kupljeno«,</w:t>
      </w:r>
    </w:p>
    <w:p w:rsidR="005D1341" w:rsidRDefault="005D1341" w:rsidP="005D1341">
      <w:pPr>
        <w:pStyle w:val="Odstavekseznama"/>
        <w:numPr>
          <w:ilvl w:val="0"/>
          <w:numId w:val="18"/>
        </w:numPr>
        <w:jc w:val="both"/>
        <w:rPr>
          <w:sz w:val="24"/>
          <w:szCs w:val="24"/>
        </w:rPr>
      </w:pPr>
      <w:r>
        <w:rPr>
          <w:sz w:val="24"/>
          <w:szCs w:val="24"/>
        </w:rPr>
        <w:t>v zadnjih štirih mesecih nisem imel/a blokiranega TRR ter imam na dan odpiranja ponudb plačane vse davke in prispevke ter poravnane vse obveznosti do Republike Slovenije.</w:t>
      </w:r>
    </w:p>
    <w:p w:rsidR="004C3F1B" w:rsidRDefault="004C3F1B" w:rsidP="005D1341">
      <w:pPr>
        <w:jc w:val="both"/>
        <w:rPr>
          <w:sz w:val="24"/>
          <w:szCs w:val="24"/>
        </w:rPr>
      </w:pPr>
    </w:p>
    <w:p w:rsidR="005D1341" w:rsidRDefault="004C3F1B" w:rsidP="005D1341">
      <w:pPr>
        <w:jc w:val="both"/>
        <w:rPr>
          <w:sz w:val="24"/>
          <w:szCs w:val="24"/>
        </w:rPr>
      </w:pPr>
      <w:r>
        <w:rPr>
          <w:sz w:val="24"/>
          <w:szCs w:val="24"/>
        </w:rPr>
        <w:t>V skladu s tem dajem ponudbo kot sledi:</w:t>
      </w:r>
    </w:p>
    <w:p w:rsidR="004C3F1B" w:rsidRDefault="004C3F1B" w:rsidP="004C3F1B">
      <w:pPr>
        <w:jc w:val="center"/>
        <w:rPr>
          <w:b/>
          <w:sz w:val="24"/>
          <w:szCs w:val="24"/>
        </w:rPr>
      </w:pPr>
    </w:p>
    <w:p w:rsidR="005D1341" w:rsidRPr="004C3F1B" w:rsidRDefault="005D1341" w:rsidP="004C3F1B">
      <w:pPr>
        <w:jc w:val="center"/>
        <w:rPr>
          <w:b/>
          <w:sz w:val="24"/>
          <w:szCs w:val="24"/>
        </w:rPr>
      </w:pPr>
      <w:r w:rsidRPr="004C3F1B">
        <w:rPr>
          <w:b/>
          <w:sz w:val="24"/>
          <w:szCs w:val="24"/>
        </w:rPr>
        <w:t>PONUDBENA CENA: ________________ EUR</w:t>
      </w:r>
      <w:r w:rsidRPr="004C3F1B">
        <w:rPr>
          <w:rStyle w:val="Sprotnaopomba-sklic"/>
          <w:b/>
          <w:sz w:val="24"/>
          <w:szCs w:val="24"/>
        </w:rPr>
        <w:footnoteReference w:id="1"/>
      </w:r>
    </w:p>
    <w:p w:rsidR="005D1341" w:rsidRDefault="005D1341" w:rsidP="005D1341">
      <w:pPr>
        <w:jc w:val="both"/>
        <w:rPr>
          <w:sz w:val="24"/>
          <w:szCs w:val="24"/>
        </w:rPr>
      </w:pPr>
    </w:p>
    <w:p w:rsidR="005D1341" w:rsidRPr="005D1341" w:rsidRDefault="005D1341" w:rsidP="005D1341">
      <w:pPr>
        <w:jc w:val="both"/>
        <w:rPr>
          <w:sz w:val="24"/>
          <w:szCs w:val="24"/>
        </w:rPr>
      </w:pPr>
      <w:r>
        <w:rPr>
          <w:sz w:val="24"/>
          <w:szCs w:val="24"/>
        </w:rPr>
        <w:t>Kraj in datum: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 w:rsidR="004C3F1B"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Podpis</w:t>
      </w:r>
    </w:p>
    <w:sectPr w:rsidR="005D1341" w:rsidRPr="005D1341" w:rsidSect="003A10B2">
      <w:headerReference w:type="first" r:id="rId8"/>
      <w:footerReference w:type="first" r:id="rId9"/>
      <w:pgSz w:w="11906" w:h="16838" w:code="9"/>
      <w:pgMar w:top="1276" w:right="1701" w:bottom="1701" w:left="1701" w:header="1276" w:footer="62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B1303" w:rsidRDefault="00EB1303" w:rsidP="00AA3BA6">
      <w:pPr>
        <w:spacing w:after="0" w:line="240" w:lineRule="auto"/>
      </w:pPr>
      <w:r>
        <w:separator/>
      </w:r>
    </w:p>
  </w:endnote>
  <w:endnote w:type="continuationSeparator" w:id="0">
    <w:p w:rsidR="00EB1303" w:rsidRDefault="00EB1303" w:rsidP="00AA3BA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4BAAF3BC-CAC3-45B0-BD1C-B1191F425C16}"/>
    <w:embedBold r:id="rId2" w:fontKey="{3651F48A-8B49-45E2-83F6-A29DFB8C49E0}"/>
    <w:embedItalic r:id="rId3" w:fontKey="{04C13BC0-082B-4196-9C7B-9BB88BCE0A85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4" w:fontKey="{45C7A0A2-B7D7-4C10-88D3-C6884C85A85A}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5" w:fontKey="{B4297334-F691-4105-9183-EF79F22CBC24}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6" w:fontKey="{69E2CEEA-DC12-4BE3-A79F-3BEF17A8D0E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A10B2" w:rsidRPr="003A10B2" w:rsidRDefault="003A10B2">
    <w:pPr>
      <w:pStyle w:val="Noga"/>
      <w:jc w:val="center"/>
      <w:rPr>
        <w:rFonts w:ascii="Arial" w:hAnsi="Arial" w:cs="Arial"/>
        <w:sz w:val="18"/>
        <w:szCs w:val="1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B1303" w:rsidRDefault="00EB1303" w:rsidP="00AA3BA6">
      <w:pPr>
        <w:spacing w:after="0" w:line="240" w:lineRule="auto"/>
      </w:pPr>
      <w:r>
        <w:separator/>
      </w:r>
    </w:p>
  </w:footnote>
  <w:footnote w:type="continuationSeparator" w:id="0">
    <w:p w:rsidR="00EB1303" w:rsidRDefault="00EB1303" w:rsidP="00AA3BA6">
      <w:pPr>
        <w:spacing w:after="0" w:line="240" w:lineRule="auto"/>
      </w:pPr>
      <w:r>
        <w:continuationSeparator/>
      </w:r>
    </w:p>
  </w:footnote>
  <w:footnote w:id="1">
    <w:p w:rsidR="005D1341" w:rsidRDefault="005D1341">
      <w:pPr>
        <w:pStyle w:val="Sprotnaopomba-besedilo"/>
      </w:pPr>
      <w:r>
        <w:rPr>
          <w:rStyle w:val="Sprotnaopomba-sklic"/>
        </w:rPr>
        <w:footnoteRef/>
      </w:r>
      <w:r>
        <w:t xml:space="preserve"> Ponudbena cena ne sme biti nižja od vrednosti, navedene v nameri o sklenitvi neposredne pogodbe št. __</w:t>
      </w:r>
      <w:r w:rsidR="00096868">
        <w:t>______________________</w:t>
      </w:r>
      <w:bookmarkStart w:id="0" w:name="_GoBack"/>
      <w:bookmarkEnd w:id="0"/>
      <w:r>
        <w:t xml:space="preserve">___ z dne _____, kot izhodiščna </w:t>
      </w:r>
      <w:r w:rsidR="00E20FB5">
        <w:t>oziroma najnižja ponudbena cena</w:t>
      </w:r>
      <w:r>
        <w:t>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elamrea"/>
      <w:tblW w:w="0" w:type="auto"/>
      <w:tblInd w:w="-142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5954"/>
      <w:gridCol w:w="2545"/>
    </w:tblGrid>
    <w:tr w:rsidR="00AC68F1" w:rsidTr="003A10B2">
      <w:tc>
        <w:tcPr>
          <w:tcW w:w="5954" w:type="dxa"/>
        </w:tcPr>
        <w:p w:rsidR="00AC68F1" w:rsidRPr="003A10B2" w:rsidRDefault="00AC68F1" w:rsidP="00275709">
          <w:pPr>
            <w:pStyle w:val="Glava"/>
            <w:tabs>
              <w:tab w:val="clear" w:pos="4536"/>
              <w:tab w:val="center" w:pos="6379"/>
            </w:tabs>
            <w:rPr>
              <w:rFonts w:ascii="Arial" w:hAnsi="Arial" w:cs="Arial"/>
              <w:b/>
              <w:sz w:val="20"/>
              <w:szCs w:val="20"/>
            </w:rPr>
          </w:pPr>
        </w:p>
        <w:p w:rsidR="00AC68F1" w:rsidRPr="003A10B2" w:rsidRDefault="00AC68F1" w:rsidP="00275709">
          <w:pPr>
            <w:pStyle w:val="Glava"/>
            <w:tabs>
              <w:tab w:val="clear" w:pos="4536"/>
              <w:tab w:val="center" w:pos="6379"/>
            </w:tabs>
            <w:rPr>
              <w:rFonts w:ascii="Arial" w:hAnsi="Arial" w:cs="Arial"/>
              <w:sz w:val="20"/>
              <w:szCs w:val="20"/>
            </w:rPr>
          </w:pPr>
          <w:r w:rsidRPr="003A10B2">
            <w:rPr>
              <w:rFonts w:ascii="Arial" w:hAnsi="Arial" w:cs="Arial"/>
              <w:b/>
              <w:sz w:val="20"/>
              <w:szCs w:val="20"/>
            </w:rPr>
            <w:t>CENTER ZA SOCIALNO DELO</w:t>
          </w:r>
        </w:p>
        <w:p w:rsidR="00AC68F1" w:rsidRPr="003A10B2" w:rsidRDefault="00AC68F1" w:rsidP="00275709">
          <w:pPr>
            <w:pStyle w:val="Glava"/>
            <w:tabs>
              <w:tab w:val="clear" w:pos="4536"/>
              <w:tab w:val="center" w:pos="6379"/>
            </w:tabs>
            <w:rPr>
              <w:rFonts w:ascii="Arial" w:hAnsi="Arial" w:cs="Arial"/>
              <w:sz w:val="20"/>
              <w:szCs w:val="20"/>
            </w:rPr>
          </w:pPr>
          <w:r w:rsidRPr="003A10B2">
            <w:rPr>
              <w:rFonts w:ascii="Arial" w:hAnsi="Arial" w:cs="Arial"/>
              <w:sz w:val="20"/>
              <w:szCs w:val="20"/>
            </w:rPr>
            <w:t>CENTRO PER L'ASSISTENZA SOCIALE</w:t>
          </w:r>
        </w:p>
        <w:p w:rsidR="00AC68F1" w:rsidRPr="003A10B2" w:rsidRDefault="00AC68F1" w:rsidP="00AC68F1">
          <w:pPr>
            <w:pStyle w:val="Glava"/>
            <w:tabs>
              <w:tab w:val="clear" w:pos="4536"/>
              <w:tab w:val="center" w:pos="7938"/>
            </w:tabs>
            <w:rPr>
              <w:rFonts w:ascii="Arial" w:hAnsi="Arial" w:cs="Arial"/>
              <w:sz w:val="20"/>
              <w:szCs w:val="20"/>
            </w:rPr>
          </w:pPr>
          <w:r w:rsidRPr="003A10B2">
            <w:rPr>
              <w:rFonts w:ascii="Arial" w:hAnsi="Arial" w:cs="Arial"/>
              <w:b/>
              <w:sz w:val="20"/>
              <w:szCs w:val="20"/>
            </w:rPr>
            <w:t>JUŽNA PRIMORSKA</w:t>
          </w:r>
          <w:r w:rsidRPr="003A10B2">
            <w:rPr>
              <w:rFonts w:ascii="Arial" w:hAnsi="Arial" w:cs="Arial"/>
              <w:sz w:val="20"/>
              <w:szCs w:val="20"/>
            </w:rPr>
            <w:t xml:space="preserve">/DEL LITORALE </w:t>
          </w:r>
        </w:p>
        <w:p w:rsidR="008C0415" w:rsidRDefault="008C0415" w:rsidP="007B088C">
          <w:pPr>
            <w:pStyle w:val="Glava"/>
            <w:tabs>
              <w:tab w:val="clear" w:pos="4536"/>
              <w:tab w:val="center" w:pos="6379"/>
            </w:tabs>
            <w:rPr>
              <w:rFonts w:ascii="Arial" w:hAnsi="Arial" w:cs="Arial"/>
              <w:sz w:val="20"/>
              <w:szCs w:val="20"/>
            </w:rPr>
          </w:pPr>
        </w:p>
        <w:p w:rsidR="00AC68F1" w:rsidRPr="003A10B2" w:rsidRDefault="00AC68F1" w:rsidP="007B088C">
          <w:pPr>
            <w:pStyle w:val="Glava"/>
            <w:tabs>
              <w:tab w:val="clear" w:pos="4536"/>
              <w:tab w:val="center" w:pos="6379"/>
            </w:tabs>
            <w:rPr>
              <w:rFonts w:ascii="Arial" w:hAnsi="Arial" w:cs="Arial"/>
              <w:sz w:val="20"/>
              <w:szCs w:val="20"/>
            </w:rPr>
          </w:pPr>
        </w:p>
      </w:tc>
      <w:tc>
        <w:tcPr>
          <w:tcW w:w="2545" w:type="dxa"/>
        </w:tcPr>
        <w:p w:rsidR="00AC68F1" w:rsidRDefault="00AC68F1" w:rsidP="00275709">
          <w:pPr>
            <w:pStyle w:val="Glava"/>
            <w:tabs>
              <w:tab w:val="clear" w:pos="4536"/>
              <w:tab w:val="center" w:pos="6379"/>
            </w:tabs>
            <w:rPr>
              <w:rFonts w:ascii="Arial" w:hAnsi="Arial" w:cs="Arial"/>
              <w:sz w:val="18"/>
              <w:szCs w:val="18"/>
            </w:rPr>
          </w:pPr>
        </w:p>
        <w:p w:rsidR="003A10B2" w:rsidRDefault="003A10B2" w:rsidP="00275709">
          <w:pPr>
            <w:pStyle w:val="Glava"/>
            <w:tabs>
              <w:tab w:val="clear" w:pos="4536"/>
              <w:tab w:val="center" w:pos="6379"/>
            </w:tabs>
            <w:rPr>
              <w:rFonts w:ascii="Arial" w:hAnsi="Arial" w:cs="Arial"/>
              <w:sz w:val="17"/>
              <w:szCs w:val="17"/>
            </w:rPr>
          </w:pPr>
        </w:p>
        <w:p w:rsidR="005355A0" w:rsidRPr="003A10B2" w:rsidRDefault="005355A0" w:rsidP="005355A0">
          <w:pPr>
            <w:pStyle w:val="Glava"/>
            <w:tabs>
              <w:tab w:val="clear" w:pos="4536"/>
              <w:tab w:val="center" w:pos="6379"/>
            </w:tabs>
            <w:rPr>
              <w:rFonts w:ascii="Arial" w:hAnsi="Arial" w:cs="Arial"/>
              <w:sz w:val="18"/>
              <w:szCs w:val="18"/>
            </w:rPr>
          </w:pPr>
          <w:r>
            <w:rPr>
              <w:rFonts w:ascii="Arial" w:hAnsi="Arial" w:cs="Arial"/>
              <w:sz w:val="18"/>
              <w:szCs w:val="18"/>
            </w:rPr>
            <w:t>Prisoje 1</w:t>
          </w:r>
        </w:p>
        <w:p w:rsidR="005355A0" w:rsidRDefault="00E40D59" w:rsidP="00E40D59">
          <w:pPr>
            <w:pStyle w:val="Glava"/>
            <w:tabs>
              <w:tab w:val="clear" w:pos="4536"/>
              <w:tab w:val="center" w:pos="6379"/>
            </w:tabs>
            <w:rPr>
              <w:rFonts w:ascii="Arial" w:hAnsi="Arial" w:cs="Arial"/>
              <w:sz w:val="18"/>
              <w:szCs w:val="18"/>
            </w:rPr>
          </w:pPr>
          <w:r>
            <w:rPr>
              <w:rFonts w:ascii="Arial" w:hAnsi="Arial" w:cs="Arial"/>
              <w:sz w:val="18"/>
              <w:szCs w:val="18"/>
            </w:rPr>
            <w:t xml:space="preserve">6000 Koper – </w:t>
          </w:r>
          <w:proofErr w:type="spellStart"/>
          <w:r>
            <w:rPr>
              <w:rFonts w:ascii="Arial" w:hAnsi="Arial" w:cs="Arial"/>
              <w:sz w:val="18"/>
              <w:szCs w:val="18"/>
            </w:rPr>
            <w:t>Capodistria</w:t>
          </w:r>
          <w:proofErr w:type="spellEnd"/>
        </w:p>
        <w:p w:rsidR="00E40D59" w:rsidRPr="00E40D59" w:rsidRDefault="00E40D59" w:rsidP="00E40D59">
          <w:pPr>
            <w:pStyle w:val="Glava"/>
            <w:tabs>
              <w:tab w:val="clear" w:pos="4536"/>
              <w:tab w:val="center" w:pos="6379"/>
            </w:tabs>
            <w:rPr>
              <w:rFonts w:ascii="Arial" w:hAnsi="Arial" w:cs="Arial"/>
              <w:sz w:val="18"/>
              <w:szCs w:val="18"/>
            </w:rPr>
          </w:pPr>
        </w:p>
        <w:p w:rsidR="005355A0" w:rsidRPr="003A10B2" w:rsidRDefault="00E40D59" w:rsidP="005355A0">
          <w:pPr>
            <w:pStyle w:val="Glava"/>
            <w:tabs>
              <w:tab w:val="center" w:pos="6379"/>
            </w:tabs>
            <w:rPr>
              <w:rFonts w:ascii="Arial" w:hAnsi="Arial" w:cs="Arial"/>
              <w:sz w:val="18"/>
              <w:szCs w:val="18"/>
            </w:rPr>
          </w:pPr>
          <w:r>
            <w:rPr>
              <w:rFonts w:ascii="Arial" w:hAnsi="Arial" w:cs="Arial"/>
              <w:sz w:val="18"/>
              <w:szCs w:val="18"/>
            </w:rPr>
            <w:t>T: 05 66 34 534</w:t>
          </w:r>
        </w:p>
        <w:p w:rsidR="005355A0" w:rsidRPr="003A10B2" w:rsidRDefault="005355A0" w:rsidP="005355A0">
          <w:pPr>
            <w:pStyle w:val="Glava"/>
            <w:tabs>
              <w:tab w:val="center" w:pos="6379"/>
            </w:tabs>
            <w:rPr>
              <w:rFonts w:ascii="Arial" w:hAnsi="Arial" w:cs="Arial"/>
              <w:sz w:val="18"/>
              <w:szCs w:val="18"/>
            </w:rPr>
          </w:pPr>
          <w:r w:rsidRPr="003A10B2">
            <w:rPr>
              <w:rFonts w:ascii="Arial" w:hAnsi="Arial" w:cs="Arial"/>
              <w:sz w:val="18"/>
              <w:szCs w:val="18"/>
            </w:rPr>
            <w:t xml:space="preserve">E: </w:t>
          </w:r>
          <w:r>
            <w:rPr>
              <w:rFonts w:ascii="Arial" w:hAnsi="Arial" w:cs="Arial"/>
              <w:spacing w:val="-2"/>
              <w:sz w:val="18"/>
              <w:szCs w:val="18"/>
            </w:rPr>
            <w:t>gp-csdjprim</w:t>
          </w:r>
          <w:r w:rsidRPr="002B3893">
            <w:rPr>
              <w:rFonts w:ascii="Arial" w:hAnsi="Arial" w:cs="Arial"/>
              <w:spacing w:val="-2"/>
              <w:sz w:val="18"/>
              <w:szCs w:val="18"/>
            </w:rPr>
            <w:t>@</w:t>
          </w:r>
          <w:r>
            <w:rPr>
              <w:rFonts w:ascii="Arial" w:hAnsi="Arial" w:cs="Arial"/>
              <w:spacing w:val="-2"/>
              <w:sz w:val="18"/>
              <w:szCs w:val="18"/>
            </w:rPr>
            <w:t>gov.si</w:t>
          </w:r>
        </w:p>
        <w:p w:rsidR="00AC68F1" w:rsidRDefault="00AC68F1" w:rsidP="00A71C56">
          <w:pPr>
            <w:pStyle w:val="Glava"/>
            <w:tabs>
              <w:tab w:val="clear" w:pos="4536"/>
              <w:tab w:val="center" w:pos="6379"/>
            </w:tabs>
            <w:rPr>
              <w:rFonts w:ascii="Arial" w:hAnsi="Arial" w:cs="Arial"/>
              <w:sz w:val="18"/>
              <w:szCs w:val="18"/>
            </w:rPr>
          </w:pPr>
        </w:p>
      </w:tc>
    </w:tr>
  </w:tbl>
  <w:p w:rsidR="00C7000B" w:rsidRPr="00A71C56" w:rsidRDefault="00A04528" w:rsidP="00A71C56">
    <w:pPr>
      <w:pStyle w:val="Glava"/>
      <w:tabs>
        <w:tab w:val="clear" w:pos="4536"/>
        <w:tab w:val="center" w:pos="6379"/>
      </w:tabs>
      <w:rPr>
        <w:rFonts w:ascii="Arial" w:hAnsi="Arial" w:cs="Arial"/>
        <w:sz w:val="14"/>
        <w:szCs w:val="14"/>
      </w:rPr>
    </w:pPr>
    <w:r w:rsidRPr="005D3418">
      <w:rPr>
        <w:rFonts w:ascii="Arial" w:hAnsi="Arial" w:cs="Arial"/>
        <w:noProof/>
        <w:sz w:val="16"/>
        <w:szCs w:val="16"/>
        <w:lang w:eastAsia="sl-SI"/>
      </w:rPr>
      <w:drawing>
        <wp:anchor distT="0" distB="0" distL="114300" distR="114300" simplePos="0" relativeHeight="251660288" behindDoc="0" locked="0" layoutInCell="1" allowOverlap="1" wp14:anchorId="493EFB12" wp14:editId="1032C56C">
          <wp:simplePos x="0" y="0"/>
          <wp:positionH relativeFrom="rightMargin">
            <wp:posOffset>-6076950</wp:posOffset>
          </wp:positionH>
          <wp:positionV relativeFrom="page">
            <wp:posOffset>391160</wp:posOffset>
          </wp:positionV>
          <wp:extent cx="622418" cy="752475"/>
          <wp:effectExtent l="0" t="0" r="6350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logo-csd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2418" cy="7524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B11FF0"/>
    <w:multiLevelType w:val="hybridMultilevel"/>
    <w:tmpl w:val="FEF0D1D4"/>
    <w:lvl w:ilvl="0" w:tplc="DF4E3560">
      <w:start w:val="2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24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530C9D"/>
    <w:multiLevelType w:val="hybridMultilevel"/>
    <w:tmpl w:val="15023BCE"/>
    <w:lvl w:ilvl="0" w:tplc="EE0602D6">
      <w:numFmt w:val="bullet"/>
      <w:lvlText w:val="-"/>
      <w:lvlJc w:val="left"/>
      <w:pPr>
        <w:ind w:left="1068" w:hanging="360"/>
      </w:pPr>
      <w:rPr>
        <w:rFonts w:ascii="Arial" w:eastAsiaTheme="minorHAnsi" w:hAnsi="Arial" w:cs="Arial" w:hint="default"/>
      </w:rPr>
    </w:lvl>
    <w:lvl w:ilvl="1" w:tplc="0424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 w15:restartNumberingAfterBreak="0">
    <w:nsid w:val="0AE22130"/>
    <w:multiLevelType w:val="hybridMultilevel"/>
    <w:tmpl w:val="D298901E"/>
    <w:lvl w:ilvl="0" w:tplc="61D81A72">
      <w:start w:val="1"/>
      <w:numFmt w:val="upperRoman"/>
      <w:lvlText w:val="%1."/>
      <w:lvlJc w:val="right"/>
      <w:pPr>
        <w:ind w:left="720" w:hanging="360"/>
      </w:pPr>
      <w:rPr>
        <w:b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32F28A8"/>
    <w:multiLevelType w:val="hybridMultilevel"/>
    <w:tmpl w:val="67B8781C"/>
    <w:lvl w:ilvl="0" w:tplc="DAF6AA50">
      <w:numFmt w:val="bullet"/>
      <w:lvlText w:val="-"/>
      <w:lvlJc w:val="left"/>
      <w:pPr>
        <w:ind w:left="1065" w:hanging="705"/>
      </w:pPr>
      <w:rPr>
        <w:rFonts w:ascii="Arial" w:eastAsiaTheme="minorHAnsi" w:hAnsi="Arial" w:cs="Arial" w:hint="default"/>
      </w:rPr>
    </w:lvl>
    <w:lvl w:ilvl="1" w:tplc="0424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8A6542E"/>
    <w:multiLevelType w:val="hybridMultilevel"/>
    <w:tmpl w:val="22AEAFF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AA6772E"/>
    <w:multiLevelType w:val="hybridMultilevel"/>
    <w:tmpl w:val="FC22708A"/>
    <w:lvl w:ilvl="0" w:tplc="2F9CDD2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2256194"/>
    <w:multiLevelType w:val="hybridMultilevel"/>
    <w:tmpl w:val="696CD702"/>
    <w:lvl w:ilvl="0" w:tplc="2F9CDD2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2B86BAA"/>
    <w:multiLevelType w:val="hybridMultilevel"/>
    <w:tmpl w:val="72A6C174"/>
    <w:lvl w:ilvl="0" w:tplc="042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7CE179B"/>
    <w:multiLevelType w:val="hybridMultilevel"/>
    <w:tmpl w:val="9484FF84"/>
    <w:lvl w:ilvl="0" w:tplc="2F9CDD2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00B205D"/>
    <w:multiLevelType w:val="hybridMultilevel"/>
    <w:tmpl w:val="7E703456"/>
    <w:lvl w:ilvl="0" w:tplc="0424000F">
      <w:start w:val="1"/>
      <w:numFmt w:val="decimal"/>
      <w:lvlText w:val="%1."/>
      <w:lvlJc w:val="left"/>
      <w:pPr>
        <w:ind w:left="720" w:hanging="360"/>
      </w:p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36B69DD"/>
    <w:multiLevelType w:val="hybridMultilevel"/>
    <w:tmpl w:val="2410F59E"/>
    <w:lvl w:ilvl="0" w:tplc="A1468C00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240019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6B10B3C"/>
    <w:multiLevelType w:val="hybridMultilevel"/>
    <w:tmpl w:val="69AA2368"/>
    <w:lvl w:ilvl="0" w:tplc="6B702804">
      <w:start w:val="6000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D392FAA"/>
    <w:multiLevelType w:val="hybridMultilevel"/>
    <w:tmpl w:val="6F4E73E0"/>
    <w:lvl w:ilvl="0" w:tplc="2F9CDD2E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24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1066740"/>
    <w:multiLevelType w:val="hybridMultilevel"/>
    <w:tmpl w:val="919A4224"/>
    <w:lvl w:ilvl="0" w:tplc="042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86F1DD0"/>
    <w:multiLevelType w:val="hybridMultilevel"/>
    <w:tmpl w:val="FC5C1E1E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B4270D9"/>
    <w:multiLevelType w:val="hybridMultilevel"/>
    <w:tmpl w:val="4BF8F832"/>
    <w:lvl w:ilvl="0" w:tplc="701C548A">
      <w:start w:val="1"/>
      <w:numFmt w:val="decimal"/>
      <w:lvlText w:val="%1."/>
      <w:lvlJc w:val="center"/>
      <w:pPr>
        <w:ind w:left="720" w:hanging="360"/>
      </w:pPr>
      <w:rPr>
        <w:rFonts w:hint="default"/>
        <w:b w:val="0"/>
        <w:color w:val="auto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E5A1806"/>
    <w:multiLevelType w:val="hybridMultilevel"/>
    <w:tmpl w:val="9BB29B3E"/>
    <w:lvl w:ilvl="0" w:tplc="2F9CDD2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12"/>
  </w:num>
  <w:num w:numId="3">
    <w:abstractNumId w:val="0"/>
  </w:num>
  <w:num w:numId="4">
    <w:abstractNumId w:val="10"/>
  </w:num>
  <w:num w:numId="5">
    <w:abstractNumId w:val="9"/>
  </w:num>
  <w:num w:numId="6">
    <w:abstractNumId w:val="2"/>
  </w:num>
  <w:num w:numId="7">
    <w:abstractNumId w:val="3"/>
  </w:num>
  <w:num w:numId="8">
    <w:abstractNumId w:val="7"/>
  </w:num>
  <w:num w:numId="9">
    <w:abstractNumId w:val="1"/>
  </w:num>
  <w:num w:numId="10">
    <w:abstractNumId w:val="3"/>
  </w:num>
  <w:num w:numId="11">
    <w:abstractNumId w:val="11"/>
  </w:num>
  <w:num w:numId="12">
    <w:abstractNumId w:val="15"/>
  </w:num>
  <w:num w:numId="13">
    <w:abstractNumId w:val="6"/>
  </w:num>
  <w:num w:numId="14">
    <w:abstractNumId w:val="16"/>
  </w:num>
  <w:num w:numId="15">
    <w:abstractNumId w:val="4"/>
  </w:num>
  <w:num w:numId="16">
    <w:abstractNumId w:val="8"/>
  </w:num>
  <w:num w:numId="17">
    <w:abstractNumId w:val="5"/>
  </w:num>
  <w:num w:numId="18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 w:grammar="clean"/>
  <w:attachedTemplate r:id="rId1"/>
  <w:defaultTabStop w:val="708"/>
  <w:hyphenationZone w:val="425"/>
  <w:drawingGridHorizontalSpacing w:val="1701"/>
  <w:drawingGridVerticalSpacing w:val="2041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F6093"/>
    <w:rsid w:val="00025FEC"/>
    <w:rsid w:val="00031FAC"/>
    <w:rsid w:val="00034E15"/>
    <w:rsid w:val="0003520E"/>
    <w:rsid w:val="00042FEE"/>
    <w:rsid w:val="00051C1B"/>
    <w:rsid w:val="00051C6D"/>
    <w:rsid w:val="000736E1"/>
    <w:rsid w:val="00074CEF"/>
    <w:rsid w:val="00096868"/>
    <w:rsid w:val="000A03B5"/>
    <w:rsid w:val="000D6F77"/>
    <w:rsid w:val="000F6093"/>
    <w:rsid w:val="001059E7"/>
    <w:rsid w:val="00106A91"/>
    <w:rsid w:val="00116345"/>
    <w:rsid w:val="0012456D"/>
    <w:rsid w:val="00127969"/>
    <w:rsid w:val="00150E53"/>
    <w:rsid w:val="001603F8"/>
    <w:rsid w:val="00176B26"/>
    <w:rsid w:val="0018192F"/>
    <w:rsid w:val="0019222B"/>
    <w:rsid w:val="0019772A"/>
    <w:rsid w:val="001B4DC2"/>
    <w:rsid w:val="001D4351"/>
    <w:rsid w:val="001D5CFA"/>
    <w:rsid w:val="001E4FB1"/>
    <w:rsid w:val="00200524"/>
    <w:rsid w:val="00204367"/>
    <w:rsid w:val="00206094"/>
    <w:rsid w:val="002103CF"/>
    <w:rsid w:val="002159AD"/>
    <w:rsid w:val="00215BB5"/>
    <w:rsid w:val="00217DAD"/>
    <w:rsid w:val="002262A8"/>
    <w:rsid w:val="0023480F"/>
    <w:rsid w:val="00240D5E"/>
    <w:rsid w:val="0026399B"/>
    <w:rsid w:val="00265205"/>
    <w:rsid w:val="00275709"/>
    <w:rsid w:val="00280C6D"/>
    <w:rsid w:val="0028521D"/>
    <w:rsid w:val="00287515"/>
    <w:rsid w:val="00287DE0"/>
    <w:rsid w:val="00293814"/>
    <w:rsid w:val="002C45D9"/>
    <w:rsid w:val="002D0EE0"/>
    <w:rsid w:val="002D6861"/>
    <w:rsid w:val="002E46FC"/>
    <w:rsid w:val="00301093"/>
    <w:rsid w:val="00305B91"/>
    <w:rsid w:val="00305BA3"/>
    <w:rsid w:val="00311FF1"/>
    <w:rsid w:val="00324791"/>
    <w:rsid w:val="0033524A"/>
    <w:rsid w:val="00335B8B"/>
    <w:rsid w:val="003516A6"/>
    <w:rsid w:val="00356151"/>
    <w:rsid w:val="00367405"/>
    <w:rsid w:val="00377CBE"/>
    <w:rsid w:val="00386B24"/>
    <w:rsid w:val="003926FE"/>
    <w:rsid w:val="003A10B2"/>
    <w:rsid w:val="003A19CC"/>
    <w:rsid w:val="003A45CE"/>
    <w:rsid w:val="003B1DF2"/>
    <w:rsid w:val="003D1CE3"/>
    <w:rsid w:val="003D202B"/>
    <w:rsid w:val="003E2D4C"/>
    <w:rsid w:val="003F3DCB"/>
    <w:rsid w:val="003F4717"/>
    <w:rsid w:val="0040294F"/>
    <w:rsid w:val="00406CD6"/>
    <w:rsid w:val="00430783"/>
    <w:rsid w:val="004422E2"/>
    <w:rsid w:val="00447B39"/>
    <w:rsid w:val="00451057"/>
    <w:rsid w:val="00453C3E"/>
    <w:rsid w:val="00453DF6"/>
    <w:rsid w:val="00466162"/>
    <w:rsid w:val="00473F23"/>
    <w:rsid w:val="00483785"/>
    <w:rsid w:val="00491B99"/>
    <w:rsid w:val="00496E81"/>
    <w:rsid w:val="004A7E9B"/>
    <w:rsid w:val="004C14A4"/>
    <w:rsid w:val="004C1B1A"/>
    <w:rsid w:val="004C3F1B"/>
    <w:rsid w:val="004C42BA"/>
    <w:rsid w:val="004C758D"/>
    <w:rsid w:val="004F1AC1"/>
    <w:rsid w:val="004F3D96"/>
    <w:rsid w:val="0053003F"/>
    <w:rsid w:val="005355A0"/>
    <w:rsid w:val="0055207B"/>
    <w:rsid w:val="005612ED"/>
    <w:rsid w:val="005752BE"/>
    <w:rsid w:val="00575A40"/>
    <w:rsid w:val="0059132A"/>
    <w:rsid w:val="00593C30"/>
    <w:rsid w:val="00595849"/>
    <w:rsid w:val="005C1583"/>
    <w:rsid w:val="005D1341"/>
    <w:rsid w:val="005D3418"/>
    <w:rsid w:val="0060308D"/>
    <w:rsid w:val="00607DB3"/>
    <w:rsid w:val="00611BA6"/>
    <w:rsid w:val="00631F88"/>
    <w:rsid w:val="006365E2"/>
    <w:rsid w:val="00640043"/>
    <w:rsid w:val="00642810"/>
    <w:rsid w:val="00650672"/>
    <w:rsid w:val="00652D1F"/>
    <w:rsid w:val="006538A9"/>
    <w:rsid w:val="00661E0F"/>
    <w:rsid w:val="0067083D"/>
    <w:rsid w:val="00672C92"/>
    <w:rsid w:val="00676EAF"/>
    <w:rsid w:val="00680161"/>
    <w:rsid w:val="00692899"/>
    <w:rsid w:val="006967D3"/>
    <w:rsid w:val="00697705"/>
    <w:rsid w:val="006B3BE6"/>
    <w:rsid w:val="006C6D13"/>
    <w:rsid w:val="006D4670"/>
    <w:rsid w:val="006F37E1"/>
    <w:rsid w:val="00703801"/>
    <w:rsid w:val="00715002"/>
    <w:rsid w:val="00717901"/>
    <w:rsid w:val="00727AB2"/>
    <w:rsid w:val="00732162"/>
    <w:rsid w:val="00736FF3"/>
    <w:rsid w:val="00742F05"/>
    <w:rsid w:val="00764077"/>
    <w:rsid w:val="00765B46"/>
    <w:rsid w:val="00773A00"/>
    <w:rsid w:val="00773C91"/>
    <w:rsid w:val="00776F1E"/>
    <w:rsid w:val="00777C8C"/>
    <w:rsid w:val="007A2F90"/>
    <w:rsid w:val="007A5A7C"/>
    <w:rsid w:val="007A7874"/>
    <w:rsid w:val="007B088C"/>
    <w:rsid w:val="007C2D26"/>
    <w:rsid w:val="007C3110"/>
    <w:rsid w:val="007D0DB4"/>
    <w:rsid w:val="007D2E36"/>
    <w:rsid w:val="007D65FE"/>
    <w:rsid w:val="007E755F"/>
    <w:rsid w:val="008038DF"/>
    <w:rsid w:val="00811EF5"/>
    <w:rsid w:val="00827EBF"/>
    <w:rsid w:val="00870473"/>
    <w:rsid w:val="008767D7"/>
    <w:rsid w:val="008A75ED"/>
    <w:rsid w:val="008C0415"/>
    <w:rsid w:val="008C0C28"/>
    <w:rsid w:val="008F2FF9"/>
    <w:rsid w:val="008F584C"/>
    <w:rsid w:val="008F6A52"/>
    <w:rsid w:val="00904D35"/>
    <w:rsid w:val="00915C0A"/>
    <w:rsid w:val="00926057"/>
    <w:rsid w:val="0093432F"/>
    <w:rsid w:val="00936842"/>
    <w:rsid w:val="00936B48"/>
    <w:rsid w:val="00941B4F"/>
    <w:rsid w:val="00952C6D"/>
    <w:rsid w:val="00957D35"/>
    <w:rsid w:val="00967117"/>
    <w:rsid w:val="00994E15"/>
    <w:rsid w:val="0099744C"/>
    <w:rsid w:val="009A3FDF"/>
    <w:rsid w:val="009D120B"/>
    <w:rsid w:val="009E3F86"/>
    <w:rsid w:val="009F1EDE"/>
    <w:rsid w:val="00A04528"/>
    <w:rsid w:val="00A13473"/>
    <w:rsid w:val="00A20332"/>
    <w:rsid w:val="00A20488"/>
    <w:rsid w:val="00A20CBF"/>
    <w:rsid w:val="00A220E8"/>
    <w:rsid w:val="00A23F8D"/>
    <w:rsid w:val="00A5488F"/>
    <w:rsid w:val="00A66F1C"/>
    <w:rsid w:val="00A71C56"/>
    <w:rsid w:val="00A7274D"/>
    <w:rsid w:val="00A809C2"/>
    <w:rsid w:val="00A93F4D"/>
    <w:rsid w:val="00A97E92"/>
    <w:rsid w:val="00AA12E3"/>
    <w:rsid w:val="00AA3BA6"/>
    <w:rsid w:val="00AC2D18"/>
    <w:rsid w:val="00AC68F1"/>
    <w:rsid w:val="00AD1FAE"/>
    <w:rsid w:val="00AD3E90"/>
    <w:rsid w:val="00AD6178"/>
    <w:rsid w:val="00B00189"/>
    <w:rsid w:val="00B02F54"/>
    <w:rsid w:val="00B21329"/>
    <w:rsid w:val="00B3783A"/>
    <w:rsid w:val="00B43256"/>
    <w:rsid w:val="00B52EFE"/>
    <w:rsid w:val="00B55BE6"/>
    <w:rsid w:val="00B70146"/>
    <w:rsid w:val="00B85C6F"/>
    <w:rsid w:val="00B90167"/>
    <w:rsid w:val="00B93851"/>
    <w:rsid w:val="00BC1857"/>
    <w:rsid w:val="00BC1E56"/>
    <w:rsid w:val="00BC6E61"/>
    <w:rsid w:val="00BD278A"/>
    <w:rsid w:val="00BD75CF"/>
    <w:rsid w:val="00BE313E"/>
    <w:rsid w:val="00BF3BC0"/>
    <w:rsid w:val="00C24F75"/>
    <w:rsid w:val="00C41B30"/>
    <w:rsid w:val="00C473EC"/>
    <w:rsid w:val="00C54A0A"/>
    <w:rsid w:val="00C7000B"/>
    <w:rsid w:val="00C80679"/>
    <w:rsid w:val="00C864A9"/>
    <w:rsid w:val="00C86C47"/>
    <w:rsid w:val="00CA22AB"/>
    <w:rsid w:val="00CA63BC"/>
    <w:rsid w:val="00CA6F66"/>
    <w:rsid w:val="00CB2D61"/>
    <w:rsid w:val="00CD01EB"/>
    <w:rsid w:val="00CE0C24"/>
    <w:rsid w:val="00CF1A7B"/>
    <w:rsid w:val="00CF64CB"/>
    <w:rsid w:val="00D15E3B"/>
    <w:rsid w:val="00D21E8F"/>
    <w:rsid w:val="00D238ED"/>
    <w:rsid w:val="00D55EB4"/>
    <w:rsid w:val="00D7071D"/>
    <w:rsid w:val="00D8171F"/>
    <w:rsid w:val="00D87C9A"/>
    <w:rsid w:val="00D91988"/>
    <w:rsid w:val="00D9199E"/>
    <w:rsid w:val="00D94B22"/>
    <w:rsid w:val="00DC3324"/>
    <w:rsid w:val="00DD17B1"/>
    <w:rsid w:val="00DD3926"/>
    <w:rsid w:val="00DD501B"/>
    <w:rsid w:val="00DE4A2C"/>
    <w:rsid w:val="00DE6D17"/>
    <w:rsid w:val="00DF115A"/>
    <w:rsid w:val="00DF25D3"/>
    <w:rsid w:val="00DF5C30"/>
    <w:rsid w:val="00DF6D89"/>
    <w:rsid w:val="00E05ED6"/>
    <w:rsid w:val="00E10050"/>
    <w:rsid w:val="00E1108F"/>
    <w:rsid w:val="00E12AA3"/>
    <w:rsid w:val="00E1709B"/>
    <w:rsid w:val="00E20FB5"/>
    <w:rsid w:val="00E271C7"/>
    <w:rsid w:val="00E3715D"/>
    <w:rsid w:val="00E40D59"/>
    <w:rsid w:val="00E413B1"/>
    <w:rsid w:val="00E437BA"/>
    <w:rsid w:val="00E46B6B"/>
    <w:rsid w:val="00E5257D"/>
    <w:rsid w:val="00E93823"/>
    <w:rsid w:val="00EB1303"/>
    <w:rsid w:val="00EB2A04"/>
    <w:rsid w:val="00EB2B3F"/>
    <w:rsid w:val="00EE6899"/>
    <w:rsid w:val="00EE69BB"/>
    <w:rsid w:val="00EF0B8E"/>
    <w:rsid w:val="00EF51BB"/>
    <w:rsid w:val="00F278D4"/>
    <w:rsid w:val="00F33C66"/>
    <w:rsid w:val="00F505E8"/>
    <w:rsid w:val="00F54583"/>
    <w:rsid w:val="00F64F08"/>
    <w:rsid w:val="00F70ACA"/>
    <w:rsid w:val="00FA564F"/>
    <w:rsid w:val="00FA7A22"/>
    <w:rsid w:val="00FD2E1B"/>
    <w:rsid w:val="00FD7268"/>
    <w:rsid w:val="00FE69D1"/>
    <w:rsid w:val="00FE7C88"/>
    <w:rsid w:val="00FF2D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l-S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5A4E4D8"/>
  <w15:chartTrackingRefBased/>
  <w15:docId w15:val="{79598EC1-F294-478F-BA7D-3AA6BC961E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sl-SI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avaden">
    <w:name w:val="Normal"/>
    <w:qFormat/>
  </w:style>
  <w:style w:type="paragraph" w:styleId="Naslov1">
    <w:name w:val="heading 1"/>
    <w:basedOn w:val="Navaden"/>
    <w:next w:val="Navaden"/>
    <w:link w:val="Naslov1Znak"/>
    <w:qFormat/>
    <w:rsid w:val="003F3DCB"/>
    <w:pPr>
      <w:keepNext/>
      <w:spacing w:after="0" w:line="240" w:lineRule="auto"/>
      <w:jc w:val="both"/>
      <w:outlineLvl w:val="0"/>
    </w:pPr>
    <w:rPr>
      <w:rFonts w:ascii="Arial" w:eastAsia="Times New Roman" w:hAnsi="Arial" w:cs="Arial"/>
      <w:b/>
      <w:iCs/>
      <w:szCs w:val="24"/>
      <w:lang w:eastAsia="sl-SI"/>
    </w:rPr>
  </w:style>
  <w:style w:type="character" w:default="1" w:styleId="Privzetapisavaodstavka">
    <w:name w:val="Default Paragraph Font"/>
    <w:uiPriority w:val="1"/>
    <w:semiHidden/>
    <w:unhideWhenUsed/>
  </w:style>
  <w:style w:type="table" w:default="1" w:styleId="Navad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uiPriority w:val="99"/>
    <w:semiHidden/>
    <w:unhideWhenUsed/>
  </w:style>
  <w:style w:type="paragraph" w:styleId="Glava">
    <w:name w:val="header"/>
    <w:basedOn w:val="Navaden"/>
    <w:link w:val="GlavaZnak"/>
    <w:uiPriority w:val="99"/>
    <w:unhideWhenUsed/>
    <w:rsid w:val="00AA3BA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GlavaZnak">
    <w:name w:val="Glava Znak"/>
    <w:basedOn w:val="Privzetapisavaodstavka"/>
    <w:link w:val="Glava"/>
    <w:uiPriority w:val="99"/>
    <w:rsid w:val="00AA3BA6"/>
  </w:style>
  <w:style w:type="paragraph" w:styleId="Noga">
    <w:name w:val="footer"/>
    <w:basedOn w:val="Navaden"/>
    <w:link w:val="NogaZnak"/>
    <w:uiPriority w:val="99"/>
    <w:unhideWhenUsed/>
    <w:rsid w:val="00AA3BA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ogaZnak">
    <w:name w:val="Noga Znak"/>
    <w:basedOn w:val="Privzetapisavaodstavka"/>
    <w:link w:val="Noga"/>
    <w:uiPriority w:val="99"/>
    <w:rsid w:val="00AA3BA6"/>
  </w:style>
  <w:style w:type="table" w:styleId="Tabelamrea">
    <w:name w:val="Table Grid"/>
    <w:basedOn w:val="Navadnatabela"/>
    <w:uiPriority w:val="39"/>
    <w:rsid w:val="00280C6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sedilooblaka">
    <w:name w:val="Balloon Text"/>
    <w:basedOn w:val="Navaden"/>
    <w:link w:val="BesedilooblakaZnak"/>
    <w:uiPriority w:val="99"/>
    <w:semiHidden/>
    <w:unhideWhenUsed/>
    <w:rsid w:val="0040294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esedilooblakaZnak">
    <w:name w:val="Besedilo oblačka Znak"/>
    <w:basedOn w:val="Privzetapisavaodstavka"/>
    <w:link w:val="Besedilooblaka"/>
    <w:uiPriority w:val="99"/>
    <w:semiHidden/>
    <w:rsid w:val="0040294F"/>
    <w:rPr>
      <w:rFonts w:ascii="Segoe UI" w:hAnsi="Segoe UI" w:cs="Segoe UI"/>
      <w:sz w:val="18"/>
      <w:szCs w:val="18"/>
    </w:rPr>
  </w:style>
  <w:style w:type="character" w:styleId="Hiperpovezava">
    <w:name w:val="Hyperlink"/>
    <w:basedOn w:val="Privzetapisavaodstavka"/>
    <w:uiPriority w:val="99"/>
    <w:unhideWhenUsed/>
    <w:rsid w:val="0060308D"/>
    <w:rPr>
      <w:color w:val="0563C1" w:themeColor="hyperlink"/>
      <w:u w:val="single"/>
    </w:rPr>
  </w:style>
  <w:style w:type="paragraph" w:styleId="Brezrazmikov">
    <w:name w:val="No Spacing"/>
    <w:uiPriority w:val="1"/>
    <w:qFormat/>
    <w:rsid w:val="00275709"/>
    <w:pPr>
      <w:spacing w:after="0" w:line="240" w:lineRule="auto"/>
    </w:pPr>
  </w:style>
  <w:style w:type="character" w:customStyle="1" w:styleId="Naslov1Znak">
    <w:name w:val="Naslov 1 Znak"/>
    <w:basedOn w:val="Privzetapisavaodstavka"/>
    <w:link w:val="Naslov1"/>
    <w:rsid w:val="003F3DCB"/>
    <w:rPr>
      <w:rFonts w:ascii="Arial" w:eastAsia="Times New Roman" w:hAnsi="Arial" w:cs="Arial"/>
      <w:b/>
      <w:iCs/>
      <w:szCs w:val="24"/>
      <w:lang w:eastAsia="sl-SI"/>
    </w:rPr>
  </w:style>
  <w:style w:type="paragraph" w:styleId="Navadensplet">
    <w:name w:val="Normal (Web)"/>
    <w:basedOn w:val="Navaden"/>
    <w:rsid w:val="003F3DCB"/>
    <w:pPr>
      <w:spacing w:after="0" w:line="240" w:lineRule="auto"/>
    </w:pPr>
    <w:rPr>
      <w:rFonts w:ascii="Verdana" w:eastAsia="Times New Roman" w:hAnsi="Verdana" w:cs="Times New Roman"/>
      <w:color w:val="323232"/>
      <w:sz w:val="17"/>
      <w:szCs w:val="17"/>
      <w:lang w:eastAsia="sl-SI"/>
    </w:rPr>
  </w:style>
  <w:style w:type="paragraph" w:styleId="Telobesedila3">
    <w:name w:val="Body Text 3"/>
    <w:basedOn w:val="Navaden"/>
    <w:link w:val="Telobesedila3Znak"/>
    <w:rsid w:val="003F3DCB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eastAsia="sl-SI"/>
    </w:rPr>
  </w:style>
  <w:style w:type="character" w:customStyle="1" w:styleId="Telobesedila3Znak">
    <w:name w:val="Telo besedila 3 Znak"/>
    <w:basedOn w:val="Privzetapisavaodstavka"/>
    <w:link w:val="Telobesedila3"/>
    <w:rsid w:val="003F3DCB"/>
    <w:rPr>
      <w:rFonts w:ascii="Times New Roman" w:eastAsia="Times New Roman" w:hAnsi="Times New Roman" w:cs="Times New Roman"/>
      <w:sz w:val="16"/>
      <w:szCs w:val="16"/>
      <w:lang w:eastAsia="sl-SI"/>
    </w:rPr>
  </w:style>
  <w:style w:type="paragraph" w:styleId="Odstavekseznama">
    <w:name w:val="List Paragraph"/>
    <w:basedOn w:val="Navaden"/>
    <w:uiPriority w:val="34"/>
    <w:qFormat/>
    <w:rsid w:val="000736E1"/>
    <w:pPr>
      <w:ind w:left="720"/>
      <w:contextualSpacing/>
    </w:pPr>
  </w:style>
  <w:style w:type="paragraph" w:styleId="Telobesedila">
    <w:name w:val="Body Text"/>
    <w:basedOn w:val="Navaden"/>
    <w:link w:val="TelobesedilaZnak"/>
    <w:uiPriority w:val="99"/>
    <w:semiHidden/>
    <w:unhideWhenUsed/>
    <w:rsid w:val="00CB2D61"/>
    <w:pPr>
      <w:spacing w:after="120"/>
    </w:pPr>
  </w:style>
  <w:style w:type="character" w:customStyle="1" w:styleId="TelobesedilaZnak">
    <w:name w:val="Telo besedila Znak"/>
    <w:basedOn w:val="Privzetapisavaodstavka"/>
    <w:link w:val="Telobesedila"/>
    <w:uiPriority w:val="99"/>
    <w:semiHidden/>
    <w:rsid w:val="00CB2D61"/>
  </w:style>
  <w:style w:type="paragraph" w:styleId="Sprotnaopomba-besedilo">
    <w:name w:val="footnote text"/>
    <w:basedOn w:val="Navaden"/>
    <w:link w:val="Sprotnaopomba-besediloZnak"/>
    <w:uiPriority w:val="99"/>
    <w:semiHidden/>
    <w:unhideWhenUsed/>
    <w:rsid w:val="005D1341"/>
    <w:pPr>
      <w:spacing w:after="0" w:line="240" w:lineRule="auto"/>
    </w:pPr>
    <w:rPr>
      <w:sz w:val="20"/>
      <w:szCs w:val="20"/>
    </w:rPr>
  </w:style>
  <w:style w:type="character" w:customStyle="1" w:styleId="Sprotnaopomba-besediloZnak">
    <w:name w:val="Sprotna opomba - besedilo Znak"/>
    <w:basedOn w:val="Privzetapisavaodstavka"/>
    <w:link w:val="Sprotnaopomba-besedilo"/>
    <w:uiPriority w:val="99"/>
    <w:semiHidden/>
    <w:rsid w:val="005D1341"/>
    <w:rPr>
      <w:sz w:val="20"/>
      <w:szCs w:val="20"/>
    </w:rPr>
  </w:style>
  <w:style w:type="character" w:styleId="Sprotnaopomba-sklic">
    <w:name w:val="footnote reference"/>
    <w:basedOn w:val="Privzetapisavaodstavka"/>
    <w:uiPriority w:val="99"/>
    <w:semiHidden/>
    <w:unhideWhenUsed/>
    <w:rsid w:val="005D1341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81708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131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56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475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848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423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583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Users\CSD\AppData\Local\Microsoft\Windows\Temporary%20Internet%20Files\Content.IE5\XNS1A0A5\CSD_dopis_template_nov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Standard APA" Version="6"/>
</file>

<file path=customXml/itemProps1.xml><?xml version="1.0" encoding="utf-8"?>
<ds:datastoreItem xmlns:ds="http://schemas.openxmlformats.org/officeDocument/2006/customXml" ds:itemID="{A529E497-AFB7-46ED-AB3F-F1174A760F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CSD_dopis_template_nov.dotx</Template>
  <TotalTime>1</TotalTime>
  <Pages>1</Pages>
  <Words>114</Words>
  <Characters>655</Characters>
  <Application>Microsoft Office Word</Application>
  <DocSecurity>0</DocSecurity>
  <Lines>5</Lines>
  <Paragraphs>1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IJS</Company>
  <LinksUpToDate>false</LinksUpToDate>
  <CharactersWithSpaces>768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Ime in Priimek</dc:creator>
  <cp:keywords/>
  <dc:description/>
  <cp:lastModifiedBy>Ime in Priimek</cp:lastModifiedBy>
  <cp:revision>2</cp:revision>
  <cp:lastPrinted>2022-02-28T11:53:00Z</cp:lastPrinted>
  <dcterms:created xsi:type="dcterms:W3CDTF">2022-06-21T13:47:00Z</dcterms:created>
  <dcterms:modified xsi:type="dcterms:W3CDTF">2022-06-21T13:47:00Z</dcterms:modified>
</cp:coreProperties>
</file>